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65.1-B-0002/26-MG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der Speicherscheune aus Klüden als Technikscheuene - Los 2 Zimmerer- und 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Zimmerer- und Dachdeckerarbeiten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